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956B3" w14:textId="77777777" w:rsidR="00910290" w:rsidRDefault="00910290" w:rsidP="0091029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Margaret KYMBEARE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9FFE4F3" w14:textId="77777777" w:rsidR="00910290" w:rsidRDefault="00910290" w:rsidP="0091029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FF028A" w14:textId="77777777" w:rsidR="00910290" w:rsidRDefault="00910290" w:rsidP="0091029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112DD1" w14:textId="77777777" w:rsidR="00910290" w:rsidRDefault="00910290" w:rsidP="0091029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She made a plaint of trespass and assault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Bonde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701781EA" w14:textId="77777777" w:rsidR="00910290" w:rsidRDefault="00910290" w:rsidP="0091029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Erith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Kent(q.v.).</w:t>
      </w:r>
    </w:p>
    <w:p w14:paraId="50DFE9CA" w14:textId="77777777" w:rsidR="00910290" w:rsidRDefault="00910290" w:rsidP="009102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918C6EC" w14:textId="77777777" w:rsidR="00910290" w:rsidRDefault="00910290" w:rsidP="009102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940BBA" w14:textId="77777777" w:rsidR="00910290" w:rsidRDefault="00910290" w:rsidP="009102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89296B0" w14:textId="77777777" w:rsidR="00910290" w:rsidRDefault="00910290" w:rsidP="009102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May 2021</w:t>
      </w:r>
    </w:p>
    <w:p w14:paraId="497A7B3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13759" w14:textId="77777777" w:rsidR="00910290" w:rsidRDefault="00910290" w:rsidP="009139A6">
      <w:r>
        <w:separator/>
      </w:r>
    </w:p>
  </w:endnote>
  <w:endnote w:type="continuationSeparator" w:id="0">
    <w:p w14:paraId="6B6FC222" w14:textId="77777777" w:rsidR="00910290" w:rsidRDefault="009102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21A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7F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ED5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708EF" w14:textId="77777777" w:rsidR="00910290" w:rsidRDefault="00910290" w:rsidP="009139A6">
      <w:r>
        <w:separator/>
      </w:r>
    </w:p>
  </w:footnote>
  <w:footnote w:type="continuationSeparator" w:id="0">
    <w:p w14:paraId="6498E9CA" w14:textId="77777777" w:rsidR="00910290" w:rsidRDefault="009102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BB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FC0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904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290"/>
    <w:rsid w:val="000666E0"/>
    <w:rsid w:val="002510B7"/>
    <w:rsid w:val="005C130B"/>
    <w:rsid w:val="00826F5C"/>
    <w:rsid w:val="00910290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A49F4"/>
  <w15:chartTrackingRefBased/>
  <w15:docId w15:val="{C9B96015-33F8-4946-A902-C147D9284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02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2021-06-25T14:27:00Z</dcterms:created>
  <dcterms:modified xsi:type="dcterms:W3CDTF">2021-06-25T14:27:00Z</dcterms:modified>
</cp:coreProperties>
</file>